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FB" w:rsidRDefault="009B23FB" w:rsidP="00E36D9D">
      <w:pPr>
        <w:spacing w:after="0" w:line="264" w:lineRule="auto"/>
        <w:ind w:firstLine="60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3C6A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9B23FB" w:rsidRDefault="009B23FB" w:rsidP="00E36D9D">
      <w:pPr>
        <w:spacing w:after="0" w:line="264" w:lineRule="auto"/>
        <w:ind w:firstLine="60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3C6A">
        <w:rPr>
          <w:rFonts w:ascii="Times New Roman" w:hAnsi="Times New Roman"/>
          <w:b/>
          <w:sz w:val="24"/>
          <w:szCs w:val="24"/>
          <w:lang w:val="ru-RU"/>
        </w:rPr>
        <w:t>к рабочей программе по учебному предмету «География»</w:t>
      </w:r>
    </w:p>
    <w:p w:rsidR="009B23FB" w:rsidRPr="005C3C6A" w:rsidRDefault="009B23FB" w:rsidP="00E36D9D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C3C6A">
        <w:rPr>
          <w:rFonts w:ascii="Times New Roman" w:hAnsi="Times New Roman"/>
          <w:b/>
          <w:sz w:val="24"/>
          <w:szCs w:val="24"/>
          <w:lang w:val="ru-RU"/>
        </w:rPr>
        <w:t xml:space="preserve">для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10 </w:t>
      </w:r>
      <w:r w:rsidRPr="005C3C6A">
        <w:rPr>
          <w:rFonts w:ascii="Times New Roman" w:hAnsi="Times New Roman"/>
          <w:b/>
          <w:sz w:val="24"/>
          <w:szCs w:val="24"/>
          <w:lang w:val="ru-RU"/>
        </w:rPr>
        <w:t>класс</w:t>
      </w:r>
      <w:r>
        <w:rPr>
          <w:rFonts w:ascii="Times New Roman" w:hAnsi="Times New Roman"/>
          <w:b/>
          <w:sz w:val="24"/>
          <w:szCs w:val="24"/>
          <w:lang w:val="ru-RU"/>
        </w:rPr>
        <w:t>а, 2023-2024 уч.г.</w:t>
      </w:r>
    </w:p>
    <w:p w:rsidR="009B23FB" w:rsidRPr="00E36D9D" w:rsidRDefault="009B23FB" w:rsidP="00E36D9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075E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образования, представленных в Ф</w:t>
      </w:r>
      <w:r w:rsidRPr="00BB075E">
        <w:rPr>
          <w:rFonts w:ascii="Times New Roman" w:hAnsi="Times New Roman"/>
          <w:color w:val="000000"/>
          <w:sz w:val="24"/>
          <w:szCs w:val="24"/>
          <w:lang w:val="ru-RU"/>
        </w:rPr>
        <w:t xml:space="preserve">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</w:t>
      </w:r>
      <w:r w:rsidRPr="00E36D9D">
        <w:rPr>
          <w:rFonts w:ascii="Times New Roman" w:hAnsi="Times New Roman"/>
          <w:sz w:val="24"/>
          <w:szCs w:val="24"/>
          <w:lang w:val="ru-RU"/>
        </w:rPr>
        <w:t xml:space="preserve">представленных в федеральной рабочей программе воспитания. </w:t>
      </w:r>
    </w:p>
    <w:p w:rsidR="009B23FB" w:rsidRDefault="009B23FB" w:rsidP="00E36D9D">
      <w:pPr>
        <w:spacing w:after="0" w:line="240" w:lineRule="auto"/>
        <w:ind w:firstLine="600"/>
        <w:jc w:val="both"/>
        <w:rPr>
          <w:lang w:val="ru-RU"/>
        </w:rPr>
      </w:pPr>
      <w:r w:rsidRPr="005C3C6A">
        <w:rPr>
          <w:rFonts w:ascii="Times New Roman" w:hAnsi="Times New Roman"/>
          <w:b/>
          <w:sz w:val="24"/>
          <w:szCs w:val="24"/>
          <w:lang w:val="ru-RU"/>
        </w:rPr>
        <w:t xml:space="preserve">Для реализации данной программы используется: </w:t>
      </w:r>
    </w:p>
    <w:p w:rsidR="009B23FB" w:rsidRPr="00E36D9D" w:rsidRDefault="009B23FB" w:rsidP="00E36D9D">
      <w:pPr>
        <w:spacing w:after="0" w:line="240" w:lineRule="auto"/>
        <w:ind w:firstLine="600"/>
        <w:jc w:val="both"/>
        <w:rPr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>Программа основного общего образования по географии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10 классе. </w:t>
      </w:r>
      <w:r w:rsidRPr="00BB075E">
        <w:rPr>
          <w:rFonts w:ascii="Times New Roman" w:hAnsi="Times New Roman"/>
          <w:color w:val="000000"/>
          <w:sz w:val="24"/>
          <w:szCs w:val="24"/>
          <w:lang w:val="ru-RU"/>
        </w:rPr>
        <w:t>География, 10-11 классы/ Максаковский В.П., Акционерное общество «Издательство «Просвещение»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 2019.</w:t>
      </w:r>
    </w:p>
    <w:p w:rsidR="009B23FB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>Учебный предмет «География» является приоритетным для формирования следующих УУД: личностных, регулятивных, коммуникативных, познавательных.</w:t>
      </w:r>
    </w:p>
    <w:p w:rsidR="009B23FB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>В рабочей программе спланированы уроки, на которых осу</w:t>
      </w:r>
      <w:r>
        <w:rPr>
          <w:rFonts w:ascii="Times New Roman" w:hAnsi="Times New Roman"/>
          <w:sz w:val="24"/>
          <w:szCs w:val="24"/>
          <w:lang w:val="ru-RU"/>
        </w:rPr>
        <w:t>ществляется проектная и учебно-</w:t>
      </w:r>
      <w:r w:rsidRPr="005C3C6A">
        <w:rPr>
          <w:rFonts w:ascii="Times New Roman" w:hAnsi="Times New Roman"/>
          <w:sz w:val="24"/>
          <w:szCs w:val="24"/>
          <w:lang w:val="ru-RU"/>
        </w:rPr>
        <w:t>исследовательская деятельность обучающихся.</w:t>
      </w:r>
    </w:p>
    <w:p w:rsidR="009B23FB" w:rsidRPr="00E36D9D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Содержание учебного предмета «География» способствует дальнейшему формированию ИКТ- компетентности обучающихся. </w:t>
      </w:r>
    </w:p>
    <w:p w:rsidR="009B23FB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>Изучение географии в школе позволяет сформировать комплексное, системное и социально ориентированное представление о Земле как планете людей, являющееся одной из основ практической повседневной жизни. География – единственная наука, изучающая природные и общественные явления, структуру, функционирование и эволюцию географической оболочки в целом, отдельных ее частей, природных и природно-общественных геосистем и их компонентов в целях научного обоснования территориальной организации общества. Кроме того, география - единственная наука, которая знакомит учащихся с территориальным (региональным) подходом как особым методом научного познания и инструментом воздействия на природные и социально-экономические процессы.</w:t>
      </w:r>
    </w:p>
    <w:p w:rsidR="009B23FB" w:rsidRPr="005C3C6A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Изучение курса географии в школе обеспечивает удовлетворение интеллектуальных потребностей индивида в знании природы, населения и хозяйства Земли (повышение уровня культуры в обществе), ознакомление с сущностью природных и техногенных процессов в целях личной безопасности. </w:t>
      </w:r>
    </w:p>
    <w:p w:rsidR="009B23FB" w:rsidRPr="005C3C6A" w:rsidRDefault="009B23FB" w:rsidP="00E36D9D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C3C6A">
        <w:rPr>
          <w:rFonts w:ascii="Times New Roman" w:hAnsi="Times New Roman"/>
          <w:sz w:val="24"/>
          <w:szCs w:val="24"/>
          <w:lang w:val="ru-RU"/>
        </w:rPr>
        <w:t xml:space="preserve">Основные </w:t>
      </w:r>
      <w:r w:rsidRPr="005C3C6A">
        <w:rPr>
          <w:rFonts w:ascii="Times New Roman" w:hAnsi="Times New Roman"/>
          <w:b/>
          <w:sz w:val="24"/>
          <w:szCs w:val="24"/>
          <w:lang w:val="ru-RU"/>
        </w:rPr>
        <w:t>цели</w:t>
      </w:r>
      <w:r w:rsidRPr="005C3C6A">
        <w:rPr>
          <w:rFonts w:ascii="Times New Roman" w:hAnsi="Times New Roman"/>
          <w:sz w:val="24"/>
          <w:szCs w:val="24"/>
          <w:lang w:val="ru-RU"/>
        </w:rPr>
        <w:t xml:space="preserve"> изучения географии в школе: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 - познание на конкретных примерах многообразия современного географического пространства на разных его уровнях (от локального до глобального) для формирования географической картины мира; 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>-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 -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-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- глубокое и всестороннее изучение географии России, включая ее геополитическое положение, природу, население, хозяйство, регионы, особенности природопользования в их взаимозависимости. 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C3C6A">
        <w:rPr>
          <w:rFonts w:ascii="Times New Roman" w:hAnsi="Times New Roman"/>
          <w:sz w:val="24"/>
          <w:szCs w:val="24"/>
          <w:lang w:val="ru-RU"/>
        </w:rPr>
        <w:t xml:space="preserve">    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 </w:t>
      </w: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23FB" w:rsidRPr="005C3C6A" w:rsidRDefault="009B23FB" w:rsidP="00E36D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C3C6A">
        <w:rPr>
          <w:rFonts w:ascii="Times New Roman" w:hAnsi="Times New Roman"/>
          <w:b/>
          <w:sz w:val="28"/>
          <w:szCs w:val="28"/>
          <w:lang w:val="ru-RU"/>
        </w:rPr>
        <w:t xml:space="preserve">Место предмета в базисном учебном плане </w:t>
      </w:r>
    </w:p>
    <w:p w:rsidR="009B23FB" w:rsidRPr="00F43731" w:rsidRDefault="009B23FB" w:rsidP="00E36D9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3731">
        <w:rPr>
          <w:rFonts w:ascii="Times New Roman" w:hAnsi="Times New Roman"/>
          <w:color w:val="000000"/>
          <w:sz w:val="24"/>
          <w:szCs w:val="24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9B23FB" w:rsidRPr="00BB075E" w:rsidRDefault="009B23FB" w:rsidP="00BB075E">
      <w:pPr>
        <w:spacing w:after="0"/>
        <w:ind w:left="120"/>
        <w:rPr>
          <w:sz w:val="24"/>
          <w:szCs w:val="24"/>
          <w:lang w:val="ru-RU"/>
        </w:rPr>
      </w:pPr>
    </w:p>
    <w:p w:rsidR="009B23FB" w:rsidRPr="00F43731" w:rsidRDefault="009B23FB" w:rsidP="00F43731">
      <w:pPr>
        <w:spacing w:after="0"/>
        <w:ind w:left="120"/>
      </w:pPr>
      <w:r w:rsidRPr="00F43731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23FB" w:rsidRPr="00F43731" w:rsidRDefault="009B23FB" w:rsidP="00F43731">
      <w:pPr>
        <w:spacing w:after="0"/>
        <w:ind w:left="120"/>
      </w:pPr>
      <w:r w:rsidRPr="00F43731"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29"/>
        <w:gridCol w:w="4151"/>
        <w:gridCol w:w="900"/>
        <w:gridCol w:w="1800"/>
        <w:gridCol w:w="2083"/>
      </w:tblGrid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23FB" w:rsidRPr="000B5FB2" w:rsidRDefault="009B23FB" w:rsidP="00F43731">
            <w:pPr>
              <w:spacing w:after="0"/>
              <w:ind w:left="135"/>
            </w:pPr>
          </w:p>
        </w:tc>
        <w:tc>
          <w:tcPr>
            <w:tcW w:w="4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83" w:type="dxa"/>
            <w:gridSpan w:val="3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Pr="000B5F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23FB" w:rsidRPr="000B5FB2" w:rsidRDefault="009B23FB" w:rsidP="00F43731"/>
        </w:tc>
        <w:tc>
          <w:tcPr>
            <w:tcW w:w="4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23FB" w:rsidRPr="000B5FB2" w:rsidRDefault="009B23FB" w:rsidP="00F43731"/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B23FB" w:rsidRPr="000B5FB2" w:rsidRDefault="009B23FB" w:rsidP="00F43731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</w:p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9B23FB" w:rsidRPr="000B5FB2" w:rsidRDefault="009B23FB" w:rsidP="00F43731">
            <w:pPr>
              <w:spacing w:after="0"/>
              <w:ind w:left="135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</w:p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9B23FB" w:rsidRPr="000B5FB2" w:rsidRDefault="009B23FB" w:rsidP="00F43731">
            <w:pPr>
              <w:spacing w:after="0"/>
              <w:ind w:left="135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и новые методы в географии. Географические прогнозы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bookmarkStart w:id="0" w:name="_GoBack"/>
            <w:bookmarkEnd w:id="0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gridAfter w:val="2"/>
          <w:wAfter w:w="3883" w:type="dxa"/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по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среда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Естественный и антропогенный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ландшафты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B23FB" w:rsidRPr="000B5FB2" w:rsidTr="004F55FE">
        <w:trPr>
          <w:gridAfter w:val="2"/>
          <w:wAfter w:w="3883" w:type="dxa"/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по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география и геополитика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gridAfter w:val="2"/>
          <w:wAfter w:w="3883" w:type="dxa"/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по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Численность и воспроизводство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населения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Состав и структура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населения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населения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жизни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населения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9B23FB" w:rsidRPr="000B5FB2" w:rsidTr="004F55FE">
        <w:trPr>
          <w:gridAfter w:val="2"/>
          <w:wAfter w:w="3883" w:type="dxa"/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по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Промышленность мира. Сельское хозяйство. Сфера услуг.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Мировой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B23FB" w:rsidRPr="000B5FB2" w:rsidTr="004F55FE">
        <w:trPr>
          <w:gridAfter w:val="2"/>
          <w:wAfter w:w="3883" w:type="dxa"/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по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FB2"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</w:p>
        </w:tc>
      </w:tr>
      <w:tr w:rsidR="009B23FB" w:rsidRPr="000B5FB2" w:rsidTr="004F55FE">
        <w:trPr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rPr>
                <w:lang w:val="ru-RU"/>
              </w:rPr>
            </w:pPr>
            <w:r w:rsidRPr="000B5F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9B23FB" w:rsidRPr="000B5FB2" w:rsidRDefault="009B23FB" w:rsidP="00F43731">
            <w:pPr>
              <w:spacing w:after="0"/>
              <w:ind w:left="135"/>
              <w:jc w:val="center"/>
            </w:pPr>
            <w:r w:rsidRPr="000B5FB2"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</w:tr>
    </w:tbl>
    <w:p w:rsidR="009B23FB" w:rsidRPr="00326288" w:rsidRDefault="009B23FB" w:rsidP="00F43731">
      <w:pPr>
        <w:spacing w:after="0"/>
        <w:ind w:left="1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:rsidR="009B23FB" w:rsidRPr="00326288" w:rsidRDefault="009B23FB" w:rsidP="00F43731">
      <w:pPr>
        <w:spacing w:after="0"/>
        <w:ind w:left="120"/>
        <w:rPr>
          <w:sz w:val="24"/>
          <w:szCs w:val="24"/>
          <w:lang w:val="ru-RU"/>
        </w:rPr>
      </w:pPr>
    </w:p>
    <w:p w:rsidR="009B23FB" w:rsidRPr="00326288" w:rsidRDefault="009B23FB" w:rsidP="00F43731">
      <w:pPr>
        <w:spacing w:after="0" w:line="36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9B23FB" w:rsidRDefault="009B23FB" w:rsidP="002A0BF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23FB" w:rsidRPr="002A0BF6" w:rsidRDefault="009B23FB" w:rsidP="002A0B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A0BF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A0BF6">
        <w:rPr>
          <w:rFonts w:ascii="Times New Roman" w:hAnsi="Times New Roman"/>
          <w:b/>
          <w:sz w:val="28"/>
          <w:szCs w:val="28"/>
          <w:lang w:val="ru-RU"/>
        </w:rPr>
        <w:t>Аннотация к рабочей программе по географии  11 класс.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7547"/>
      </w:tblGrid>
      <w:tr w:rsidR="009B23FB" w:rsidTr="002A0BF6">
        <w:trPr>
          <w:trHeight w:val="707"/>
        </w:trPr>
        <w:tc>
          <w:tcPr>
            <w:tcW w:w="2660" w:type="dxa"/>
          </w:tcPr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>Курс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Класс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часов</w:t>
            </w:r>
            <w:r w:rsidRPr="002A0BF6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Составители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 w:eastAsia="ar-SA"/>
              </w:rPr>
              <w:t>Цель курса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УМК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Структура  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Структура 11 класс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7" w:type="dxa"/>
          </w:tcPr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география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 класс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34  часа, </w:t>
            </w:r>
            <w:r w:rsidRPr="002A0BF6">
              <w:rPr>
                <w:rFonts w:ascii="Times New Roman" w:hAnsi="Times New Roman"/>
                <w:sz w:val="24"/>
                <w:szCs w:val="24"/>
                <w:u w:val="single"/>
                <w:lang w:val="ru-RU" w:eastAsia="ar-SA"/>
              </w:rPr>
              <w:t xml:space="preserve">   в неделю</w:t>
            </w:r>
            <w:r w:rsidRPr="002A0BF6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: 1 час 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>Учитель географии   Соболева Т.В.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23FB" w:rsidRPr="002A0BF6" w:rsidRDefault="009B2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системы географических знаний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A0B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      </w:r>
          </w:p>
          <w:p w:rsidR="009B23FB" w:rsidRPr="002A0BF6" w:rsidRDefault="009B23FB">
            <w:pPr>
              <w:spacing w:before="30" w:after="3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овладение умениями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A0B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      </w:r>
          </w:p>
          <w:p w:rsidR="009B23FB" w:rsidRPr="002A0BF6" w:rsidRDefault="009B23FB">
            <w:pPr>
              <w:spacing w:before="30" w:after="3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A0B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23FB" w:rsidRPr="002A0BF6" w:rsidRDefault="009B2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 Программой основного общего образования по географии для 11 класса «География мира» авторов В.П. Максаковского //Программы для общеобразовательных учреждений. География 10-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 классы  М.: Просвещение, 2009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23FB" w:rsidRPr="002A0BF6" w:rsidRDefault="009B2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eastAsia="@Arial Unicode MS" w:hAnsi="Times New Roman"/>
                <w:sz w:val="24"/>
                <w:szCs w:val="24"/>
                <w:lang w:val="ru-RU"/>
              </w:rPr>
              <w:t xml:space="preserve"> </w:t>
            </w:r>
            <w:r w:rsidRPr="002A0BF6">
              <w:rPr>
                <w:rFonts w:ascii="Times New Roman" w:hAnsi="Times New Roman"/>
                <w:lang w:val="ru-RU"/>
              </w:rPr>
              <w:t xml:space="preserve">  </w:t>
            </w:r>
            <w:r w:rsidRPr="002A0BF6">
              <w:rPr>
                <w:rFonts w:ascii="Times New Roman" w:eastAsia="@Arial Unicode MS" w:hAnsi="Times New Roman"/>
                <w:sz w:val="24"/>
                <w:szCs w:val="24"/>
                <w:lang w:val="ru-RU"/>
              </w:rPr>
              <w:t>Учебник</w:t>
            </w:r>
            <w:r w:rsidRPr="002A0BF6">
              <w:rPr>
                <w:rFonts w:ascii="Times New Roman" w:hAnsi="Times New Roman"/>
                <w:lang w:val="ru-RU"/>
              </w:rPr>
              <w:t xml:space="preserve"> В.П. Максаковского «Экономическая и социальная география мира» 10 - 1</w:t>
            </w:r>
            <w:r>
              <w:rPr>
                <w:rFonts w:ascii="Times New Roman" w:hAnsi="Times New Roman"/>
                <w:lang w:val="ru-RU"/>
              </w:rPr>
              <w:t>1 класс. М., «Просвещение», 2019</w:t>
            </w:r>
            <w:r w:rsidRPr="002A0BF6">
              <w:rPr>
                <w:rFonts w:ascii="Times New Roman" w:hAnsi="Times New Roman"/>
                <w:lang w:val="ru-RU"/>
              </w:rPr>
              <w:t xml:space="preserve"> года. (Допущены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A0BF6">
              <w:rPr>
                <w:rFonts w:ascii="Times New Roman" w:hAnsi="Times New Roman"/>
                <w:lang w:val="ru-RU"/>
              </w:rPr>
              <w:t>Зарубежная  Европа</w:t>
            </w: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- 6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0B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A0BF6">
              <w:rPr>
                <w:rFonts w:ascii="Times New Roman" w:hAnsi="Times New Roman"/>
                <w:lang w:val="ru-RU"/>
              </w:rPr>
              <w:t>Зарубежная  Азия – 9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A0BF6">
              <w:rPr>
                <w:rFonts w:ascii="Times New Roman" w:hAnsi="Times New Roman"/>
                <w:lang w:val="ru-RU"/>
              </w:rPr>
              <w:t>Африка – 4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Северная  Америка – 6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A0BF6">
              <w:rPr>
                <w:rFonts w:ascii="Times New Roman" w:hAnsi="Times New Roman"/>
                <w:lang w:val="ru-RU"/>
              </w:rPr>
              <w:t>Латинская  Америка   - 4</w:t>
            </w:r>
          </w:p>
          <w:p w:rsidR="009B23FB" w:rsidRPr="002A0BF6" w:rsidRDefault="009B23FB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A0BF6">
              <w:rPr>
                <w:rFonts w:ascii="Times New Roman" w:hAnsi="Times New Roman"/>
                <w:lang w:val="ru-RU"/>
              </w:rPr>
              <w:t>Глобальные  проблемы  человечества – 4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- 1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3FB" w:rsidTr="002A0BF6">
        <w:trPr>
          <w:trHeight w:val="707"/>
        </w:trPr>
        <w:tc>
          <w:tcPr>
            <w:tcW w:w="2660" w:type="dxa"/>
          </w:tcPr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7" w:type="dxa"/>
          </w:tcPr>
          <w:p w:rsidR="009B23FB" w:rsidRDefault="009B23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B23FB" w:rsidRDefault="009B2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23FB" w:rsidRDefault="009B23FB" w:rsidP="002A0BF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9B23FB" w:rsidRDefault="009B23FB" w:rsidP="002A0BF6"/>
    <w:p w:rsidR="009B23FB" w:rsidRPr="00BB075E" w:rsidRDefault="009B23FB" w:rsidP="00BB075E">
      <w:pPr>
        <w:rPr>
          <w:sz w:val="24"/>
          <w:szCs w:val="24"/>
          <w:lang w:val="ru-RU"/>
        </w:rPr>
      </w:pPr>
    </w:p>
    <w:sectPr w:rsidR="009B23FB" w:rsidRPr="00BB075E" w:rsidSect="00EE4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altName w:val="@MS Mincho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5E"/>
    <w:rsid w:val="00083C0A"/>
    <w:rsid w:val="000B5FB2"/>
    <w:rsid w:val="001765A7"/>
    <w:rsid w:val="002474A8"/>
    <w:rsid w:val="002A0BF6"/>
    <w:rsid w:val="00326288"/>
    <w:rsid w:val="0044613D"/>
    <w:rsid w:val="004F55FE"/>
    <w:rsid w:val="005C3C6A"/>
    <w:rsid w:val="00607C4E"/>
    <w:rsid w:val="00984889"/>
    <w:rsid w:val="009A6CE2"/>
    <w:rsid w:val="009B23FB"/>
    <w:rsid w:val="00AD76C8"/>
    <w:rsid w:val="00AE59EF"/>
    <w:rsid w:val="00BB075E"/>
    <w:rsid w:val="00DB78DA"/>
    <w:rsid w:val="00E36D9D"/>
    <w:rsid w:val="00E77481"/>
    <w:rsid w:val="00EE4B5E"/>
    <w:rsid w:val="00EE525F"/>
    <w:rsid w:val="00F027A8"/>
    <w:rsid w:val="00F4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5E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43731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F437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5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4</Pages>
  <Words>989</Words>
  <Characters>5640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Татьяна</cp:lastModifiedBy>
  <cp:revision>7</cp:revision>
  <dcterms:created xsi:type="dcterms:W3CDTF">2023-10-16T16:34:00Z</dcterms:created>
  <dcterms:modified xsi:type="dcterms:W3CDTF">2024-01-10T18:34:00Z</dcterms:modified>
</cp:coreProperties>
</file>